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47E6" w14:textId="437F8C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34">
        <w:rPr>
          <w:b/>
          <w:noProof/>
          <w:sz w:val="24"/>
        </w:rPr>
        <w:fldChar w:fldCharType="begin"/>
      </w:r>
      <w:r w:rsidR="00D54234">
        <w:rPr>
          <w:b/>
          <w:noProof/>
          <w:sz w:val="24"/>
        </w:rPr>
        <w:instrText xml:space="preserve"> DOCPROPERTY  TSG/WGRef  \* MERGEFORMAT </w:instrText>
      </w:r>
      <w:r w:rsidR="00D54234">
        <w:rPr>
          <w:b/>
          <w:noProof/>
          <w:sz w:val="24"/>
        </w:rPr>
        <w:fldChar w:fldCharType="separate"/>
      </w:r>
      <w:r w:rsidR="007C2F14">
        <w:rPr>
          <w:b/>
          <w:noProof/>
          <w:sz w:val="24"/>
        </w:rPr>
        <w:t>SA4</w:t>
      </w:r>
      <w:r w:rsidR="00D542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7FDE">
        <w:rPr>
          <w:b/>
          <w:noProof/>
          <w:sz w:val="24"/>
        </w:rPr>
        <w:t>108e</w:t>
      </w:r>
      <w:r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S4-200</w:t>
      </w:r>
      <w:r w:rsidR="00FF36C1">
        <w:rPr>
          <w:b/>
          <w:i/>
          <w:noProof/>
          <w:sz w:val="28"/>
        </w:rPr>
        <w:t>626</w:t>
      </w:r>
    </w:p>
    <w:p w14:paraId="5D2C253C" w14:textId="5690BB56" w:rsidR="001E41F3" w:rsidRDefault="00C245DB" w:rsidP="00FF36C1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 </w:t>
      </w:r>
      <w:r w:rsidR="002E06D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9</w:t>
      </w:r>
      <w:r w:rsidR="002E06D8" w:rsidRPr="002E06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E06D8" w:rsidRPr="002E06D8">
        <w:rPr>
          <w:b/>
          <w:noProof/>
          <w:sz w:val="24"/>
        </w:rPr>
        <w:t xml:space="preserve"> 2020</w:t>
      </w:r>
      <w:r w:rsidR="008C7FBB">
        <w:rPr>
          <w:b/>
          <w:noProof/>
          <w:sz w:val="24"/>
        </w:rPr>
        <w:tab/>
        <w:t>revision of S4-200557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09BE6884" w:rsidR="001E41F3" w:rsidRPr="00410371" w:rsidRDefault="00CB2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CBEFFDC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0F47871" w:rsidR="001E41F3" w:rsidRDefault="00C92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Updates</w:t>
            </w:r>
            <w:r w:rsidR="007165FA">
              <w:rPr>
                <w:noProof/>
              </w:rPr>
              <w:t xml:space="preserve">, </w:t>
            </w:r>
            <w:r w:rsidR="00CB20CD">
              <w:rPr>
                <w:noProof/>
              </w:rPr>
              <w:t>TV Video Profile Updates and Subtitles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064B1756" w:rsidR="001E41F3" w:rsidRDefault="002C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875C5">
              <w:rPr>
                <w:noProof/>
              </w:rPr>
              <w:t>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14C7953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447653">
              <w:rPr>
                <w:noProof/>
              </w:rPr>
              <w:t>3-31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87CFEF7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75C5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654" w14:textId="77777777" w:rsidR="00FF090D" w:rsidRDefault="00457A2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="0056047B">
              <w:rPr>
                <w:noProof/>
              </w:rPr>
              <w:t>Problems</w:t>
            </w:r>
          </w:p>
          <w:p w14:paraId="0F6061F4" w14:textId="77777777" w:rsidR="00921C64" w:rsidRDefault="00921C64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TV Video Profiles incomplete</w:t>
            </w:r>
          </w:p>
          <w:p w14:paraId="7783857E" w14:textId="7F9A7D24" w:rsidR="00B675C8" w:rsidRDefault="00B675C8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Subtitles not supported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D8646C1" w:rsidR="00482FD1" w:rsidRPr="00910B2C" w:rsidRDefault="00457A2F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Fixes</w:t>
            </w:r>
            <w:r w:rsidR="002F7FB0">
              <w:rPr>
                <w:rFonts w:ascii="Arial" w:hAnsi="Arial" w:cs="Arial"/>
              </w:rPr>
              <w:br/>
            </w:r>
            <w:r w:rsidR="002F7FB0">
              <w:rPr>
                <w:rFonts w:ascii="Arial" w:hAnsi="Arial" w:cs="Arial"/>
              </w:rPr>
              <w:t>Adds TV Video Profile Requirements</w:t>
            </w:r>
            <w:r w:rsidR="00523460">
              <w:rPr>
                <w:rFonts w:ascii="Arial" w:hAnsi="Arial" w:cs="Arial"/>
              </w:rPr>
              <w:br/>
            </w:r>
            <w:r w:rsidR="00523460">
              <w:rPr>
                <w:rFonts w:ascii="Arial" w:hAnsi="Arial" w:cs="Arial"/>
              </w:rPr>
              <w:t>Recommends IMSC1.1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8952241" w:rsidR="001E41F3" w:rsidRDefault="0056047B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</w:t>
            </w:r>
            <w:r w:rsidR="00314957">
              <w:rPr>
                <w:noProof/>
              </w:rPr>
              <w:br/>
            </w:r>
            <w:r w:rsidR="00314957">
              <w:rPr>
                <w:noProof/>
              </w:rPr>
              <w:t>Lack of information</w:t>
            </w:r>
            <w:r w:rsidR="002A4ACB">
              <w:rPr>
                <w:noProof/>
              </w:rPr>
              <w:br/>
            </w:r>
            <w:r w:rsidR="002A4ACB">
              <w:rPr>
                <w:noProof/>
              </w:rPr>
              <w:t>No subtitle support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07F3AB1" w:rsidR="001E41F3" w:rsidRDefault="009A145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0B70C7">
              <w:rPr>
                <w:noProof/>
              </w:rPr>
              <w:t xml:space="preserve"> </w:t>
            </w:r>
            <w:r w:rsidR="000B70C7">
              <w:rPr>
                <w:noProof/>
              </w:rPr>
              <w:t>3.3, 4.5,</w:t>
            </w:r>
            <w:r>
              <w:rPr>
                <w:noProof/>
              </w:rPr>
              <w:t xml:space="preserve"> </w:t>
            </w:r>
            <w:r w:rsidR="00F841BE">
              <w:rPr>
                <w:noProof/>
              </w:rPr>
              <w:t>5.2.5 (new, inserted)</w:t>
            </w:r>
            <w:r w:rsidR="00F841BE">
              <w:rPr>
                <w:noProof/>
              </w:rPr>
              <w:t xml:space="preserve">, </w:t>
            </w:r>
            <w:r w:rsidR="004356B6">
              <w:rPr>
                <w:noProof/>
              </w:rPr>
              <w:t>5.2.7.5 (new, inserted), 5.2.7.6, 5.2.8.4</w:t>
            </w:r>
            <w:r w:rsidR="004356B6">
              <w:rPr>
                <w:noProof/>
              </w:rPr>
              <w:t xml:space="preserve">, </w:t>
            </w:r>
            <w:r>
              <w:rPr>
                <w:noProof/>
              </w:rPr>
              <w:t>5.4.2, 5.4.3, 5.4.4 (new), 5.4.5 (new)</w:t>
            </w:r>
            <w:r w:rsidR="00FE2378">
              <w:rPr>
                <w:noProof/>
              </w:rPr>
              <w:t xml:space="preserve"> and a few others</w:t>
            </w:r>
            <w:bookmarkStart w:id="2" w:name="_GoBack"/>
            <w:bookmarkEnd w:id="2"/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89AD" w14:textId="77777777" w:rsidR="001E41F3" w:rsidRDefault="00C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pCR assumes that </w:t>
            </w:r>
            <w:r w:rsidR="00510AEA">
              <w:rPr>
                <w:noProof/>
              </w:rPr>
              <w:t>document S4-2005</w:t>
            </w:r>
            <w:r w:rsidR="006E4C92">
              <w:rPr>
                <w:noProof/>
              </w:rPr>
              <w:t>10</w:t>
            </w:r>
            <w:r w:rsidR="00314957">
              <w:rPr>
                <w:noProof/>
              </w:rPr>
              <w:t xml:space="preserve"> </w:t>
            </w:r>
            <w:r w:rsidR="00510AEA">
              <w:rPr>
                <w:noProof/>
              </w:rPr>
              <w:t>is agreed.</w:t>
            </w:r>
          </w:p>
          <w:p w14:paraId="623D8450" w14:textId="3EF2B5C7" w:rsidR="00314957" w:rsidRDefault="0031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</w:t>
            </w:r>
            <w:r w:rsidR="001B32EB">
              <w:rPr>
                <w:noProof/>
              </w:rPr>
              <w:t>ions of S4-200555</w:t>
            </w:r>
            <w:r w:rsidR="00393175">
              <w:rPr>
                <w:noProof/>
              </w:rPr>
              <w:t xml:space="preserve"> and S4-200556 are merged.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2815A627" w14:textId="108DE41F" w:rsidR="000F0361" w:rsidRDefault="00393175" w:rsidP="00E20A07">
      <w:pPr>
        <w:rPr>
          <w:b/>
          <w:sz w:val="28"/>
          <w:highlight w:val="yellow"/>
        </w:rPr>
      </w:pPr>
      <w:proofErr w:type="spellStart"/>
      <w:r>
        <w:rPr>
          <w:b/>
          <w:sz w:val="28"/>
          <w:highlight w:val="yellow"/>
        </w:rPr>
        <w:t>Markup</w:t>
      </w:r>
      <w:proofErr w:type="spellEnd"/>
      <w:r>
        <w:rPr>
          <w:b/>
          <w:sz w:val="28"/>
          <w:highlight w:val="yellow"/>
        </w:rPr>
        <w:t xml:space="preserve"> TS 26.511 </w:t>
      </w:r>
      <w:r w:rsidR="00457A2F">
        <w:rPr>
          <w:b/>
          <w:sz w:val="28"/>
          <w:highlight w:val="yellow"/>
        </w:rPr>
        <w:t xml:space="preserve">is attached. </w:t>
      </w:r>
    </w:p>
    <w:sectPr w:rsidR="000F036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C3151" w14:textId="77777777" w:rsidR="00BF4199" w:rsidRDefault="00BF4199">
      <w:r>
        <w:separator/>
      </w:r>
    </w:p>
  </w:endnote>
  <w:endnote w:type="continuationSeparator" w:id="0">
    <w:p w14:paraId="52186460" w14:textId="77777777" w:rsidR="00BF4199" w:rsidRDefault="00BF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E1114" w14:textId="77777777" w:rsidR="00BF4199" w:rsidRDefault="00BF4199">
      <w:r>
        <w:separator/>
      </w:r>
    </w:p>
  </w:footnote>
  <w:footnote w:type="continuationSeparator" w:id="0">
    <w:p w14:paraId="5D458BFF" w14:textId="77777777" w:rsidR="00BF4199" w:rsidRDefault="00BF4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7BCA"/>
    <w:rsid w:val="00021336"/>
    <w:rsid w:val="0002147B"/>
    <w:rsid w:val="00022E4A"/>
    <w:rsid w:val="00035C71"/>
    <w:rsid w:val="00070293"/>
    <w:rsid w:val="0007309A"/>
    <w:rsid w:val="000A6394"/>
    <w:rsid w:val="000B4717"/>
    <w:rsid w:val="000B70C7"/>
    <w:rsid w:val="000B7FED"/>
    <w:rsid w:val="000C038A"/>
    <w:rsid w:val="000C2E88"/>
    <w:rsid w:val="000C6598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32EB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40DD"/>
    <w:rsid w:val="00264100"/>
    <w:rsid w:val="00266B8B"/>
    <w:rsid w:val="0026707D"/>
    <w:rsid w:val="00270A10"/>
    <w:rsid w:val="00272BFF"/>
    <w:rsid w:val="002733EF"/>
    <w:rsid w:val="00275D12"/>
    <w:rsid w:val="00284FEB"/>
    <w:rsid w:val="00285963"/>
    <w:rsid w:val="002860C4"/>
    <w:rsid w:val="002873E0"/>
    <w:rsid w:val="002A4ACB"/>
    <w:rsid w:val="002B5741"/>
    <w:rsid w:val="002B5EAC"/>
    <w:rsid w:val="002C44A6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2F7FB0"/>
    <w:rsid w:val="00303A12"/>
    <w:rsid w:val="00305409"/>
    <w:rsid w:val="00313CA3"/>
    <w:rsid w:val="00314957"/>
    <w:rsid w:val="00320BF4"/>
    <w:rsid w:val="0032739B"/>
    <w:rsid w:val="003609EF"/>
    <w:rsid w:val="00361E43"/>
    <w:rsid w:val="0036231A"/>
    <w:rsid w:val="00363F49"/>
    <w:rsid w:val="00374DD4"/>
    <w:rsid w:val="00380BEA"/>
    <w:rsid w:val="00393175"/>
    <w:rsid w:val="003A2C9B"/>
    <w:rsid w:val="003A65E3"/>
    <w:rsid w:val="003B1679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256A2"/>
    <w:rsid w:val="0043450B"/>
    <w:rsid w:val="004356B6"/>
    <w:rsid w:val="00444FDE"/>
    <w:rsid w:val="00447653"/>
    <w:rsid w:val="00457A2F"/>
    <w:rsid w:val="00466389"/>
    <w:rsid w:val="00482FD1"/>
    <w:rsid w:val="004B261F"/>
    <w:rsid w:val="004B75B7"/>
    <w:rsid w:val="004C7187"/>
    <w:rsid w:val="004D6574"/>
    <w:rsid w:val="004E1ED2"/>
    <w:rsid w:val="004E265C"/>
    <w:rsid w:val="00505091"/>
    <w:rsid w:val="005077AC"/>
    <w:rsid w:val="00510AEA"/>
    <w:rsid w:val="0051580D"/>
    <w:rsid w:val="00523460"/>
    <w:rsid w:val="005242B5"/>
    <w:rsid w:val="00535C86"/>
    <w:rsid w:val="00547111"/>
    <w:rsid w:val="00554038"/>
    <w:rsid w:val="0056047B"/>
    <w:rsid w:val="005636A4"/>
    <w:rsid w:val="005657B3"/>
    <w:rsid w:val="005921A0"/>
    <w:rsid w:val="00592D74"/>
    <w:rsid w:val="005A0DE5"/>
    <w:rsid w:val="005A3FFE"/>
    <w:rsid w:val="005A6DA7"/>
    <w:rsid w:val="005B039A"/>
    <w:rsid w:val="005B0C5C"/>
    <w:rsid w:val="005B36D5"/>
    <w:rsid w:val="005B6226"/>
    <w:rsid w:val="005B7B0D"/>
    <w:rsid w:val="005C125B"/>
    <w:rsid w:val="005C78E0"/>
    <w:rsid w:val="005D351A"/>
    <w:rsid w:val="005D4743"/>
    <w:rsid w:val="005E2C44"/>
    <w:rsid w:val="005E4189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B7"/>
    <w:rsid w:val="006A555C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165FA"/>
    <w:rsid w:val="00720C68"/>
    <w:rsid w:val="00730D7B"/>
    <w:rsid w:val="007336DB"/>
    <w:rsid w:val="00740A68"/>
    <w:rsid w:val="00745B2D"/>
    <w:rsid w:val="00746391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4670"/>
    <w:rsid w:val="008279FA"/>
    <w:rsid w:val="00827FBC"/>
    <w:rsid w:val="00840899"/>
    <w:rsid w:val="00845DCE"/>
    <w:rsid w:val="008468F0"/>
    <w:rsid w:val="008626E7"/>
    <w:rsid w:val="00865174"/>
    <w:rsid w:val="00870EE7"/>
    <w:rsid w:val="008863B9"/>
    <w:rsid w:val="00890FED"/>
    <w:rsid w:val="008A2D23"/>
    <w:rsid w:val="008A45A6"/>
    <w:rsid w:val="008B492B"/>
    <w:rsid w:val="008B58C7"/>
    <w:rsid w:val="008C7FBB"/>
    <w:rsid w:val="008E4762"/>
    <w:rsid w:val="008E5281"/>
    <w:rsid w:val="008F20D0"/>
    <w:rsid w:val="008F686C"/>
    <w:rsid w:val="008F6A28"/>
    <w:rsid w:val="00903CC8"/>
    <w:rsid w:val="00910B2C"/>
    <w:rsid w:val="009148DE"/>
    <w:rsid w:val="00921C64"/>
    <w:rsid w:val="009303D0"/>
    <w:rsid w:val="009323D0"/>
    <w:rsid w:val="00933C5D"/>
    <w:rsid w:val="00940F52"/>
    <w:rsid w:val="00941E30"/>
    <w:rsid w:val="0097654F"/>
    <w:rsid w:val="009777D9"/>
    <w:rsid w:val="00983DC9"/>
    <w:rsid w:val="00986402"/>
    <w:rsid w:val="00991B88"/>
    <w:rsid w:val="009A1450"/>
    <w:rsid w:val="009A3AA3"/>
    <w:rsid w:val="009A5753"/>
    <w:rsid w:val="009A579D"/>
    <w:rsid w:val="009C4791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230D8"/>
    <w:rsid w:val="00A246B6"/>
    <w:rsid w:val="00A360F9"/>
    <w:rsid w:val="00A36A56"/>
    <w:rsid w:val="00A404B5"/>
    <w:rsid w:val="00A41D43"/>
    <w:rsid w:val="00A47E70"/>
    <w:rsid w:val="00A50CF0"/>
    <w:rsid w:val="00A62901"/>
    <w:rsid w:val="00A7671C"/>
    <w:rsid w:val="00A92DE4"/>
    <w:rsid w:val="00AA2CBC"/>
    <w:rsid w:val="00AA343D"/>
    <w:rsid w:val="00AC08DC"/>
    <w:rsid w:val="00AC5820"/>
    <w:rsid w:val="00AC7CDF"/>
    <w:rsid w:val="00AD00F8"/>
    <w:rsid w:val="00AD0C26"/>
    <w:rsid w:val="00AD1CD8"/>
    <w:rsid w:val="00AE07E2"/>
    <w:rsid w:val="00AF3042"/>
    <w:rsid w:val="00AF3E02"/>
    <w:rsid w:val="00B10FEA"/>
    <w:rsid w:val="00B14FBA"/>
    <w:rsid w:val="00B258BB"/>
    <w:rsid w:val="00B27AAE"/>
    <w:rsid w:val="00B34371"/>
    <w:rsid w:val="00B60CBB"/>
    <w:rsid w:val="00B6298D"/>
    <w:rsid w:val="00B675C8"/>
    <w:rsid w:val="00B67B97"/>
    <w:rsid w:val="00B71978"/>
    <w:rsid w:val="00B72746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F2ABE"/>
    <w:rsid w:val="00BF4199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847D5"/>
    <w:rsid w:val="00C875C5"/>
    <w:rsid w:val="00C9228B"/>
    <w:rsid w:val="00C92B25"/>
    <w:rsid w:val="00C92BDA"/>
    <w:rsid w:val="00C95985"/>
    <w:rsid w:val="00CA4E18"/>
    <w:rsid w:val="00CB20CD"/>
    <w:rsid w:val="00CB5D28"/>
    <w:rsid w:val="00CB6997"/>
    <w:rsid w:val="00CC3C38"/>
    <w:rsid w:val="00CC5026"/>
    <w:rsid w:val="00CC68D0"/>
    <w:rsid w:val="00CF23C6"/>
    <w:rsid w:val="00D03F9A"/>
    <w:rsid w:val="00D06D51"/>
    <w:rsid w:val="00D1192C"/>
    <w:rsid w:val="00D11C1C"/>
    <w:rsid w:val="00D1780C"/>
    <w:rsid w:val="00D24991"/>
    <w:rsid w:val="00D358AE"/>
    <w:rsid w:val="00D358D6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54AC"/>
    <w:rsid w:val="00EB09B7"/>
    <w:rsid w:val="00EB1448"/>
    <w:rsid w:val="00EB2A5B"/>
    <w:rsid w:val="00EC0F9B"/>
    <w:rsid w:val="00EC32CC"/>
    <w:rsid w:val="00ED0B2D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41BE"/>
    <w:rsid w:val="00F86FF6"/>
    <w:rsid w:val="00FB3CCD"/>
    <w:rsid w:val="00FB58E7"/>
    <w:rsid w:val="00FB6386"/>
    <w:rsid w:val="00FC00B6"/>
    <w:rsid w:val="00FC5295"/>
    <w:rsid w:val="00FE2378"/>
    <w:rsid w:val="00FF090D"/>
    <w:rsid w:val="00FF0FD1"/>
    <w:rsid w:val="00FF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091BA2-F62F-4AC9-938C-E3BE54BB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270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44</cp:revision>
  <cp:lastPrinted>1900-01-01T08:00:00Z</cp:lastPrinted>
  <dcterms:created xsi:type="dcterms:W3CDTF">2020-03-31T18:19:00Z</dcterms:created>
  <dcterms:modified xsi:type="dcterms:W3CDTF">2020-04-07T16:44:00Z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